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69137" w14:textId="77777777" w:rsidR="00C834A6" w:rsidRDefault="00C834A6" w:rsidP="00C834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BAYLEY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47BDDCF2" w14:textId="77777777" w:rsidR="00C834A6" w:rsidRDefault="00C834A6" w:rsidP="00C834A6">
      <w:pPr>
        <w:pStyle w:val="NoSpacing"/>
        <w:rPr>
          <w:rFonts w:cs="Times New Roman"/>
          <w:szCs w:val="24"/>
        </w:rPr>
      </w:pPr>
    </w:p>
    <w:p w14:paraId="59D21451" w14:textId="77777777" w:rsidR="00C834A6" w:rsidRDefault="00C834A6" w:rsidP="00C834A6">
      <w:pPr>
        <w:pStyle w:val="NoSpacing"/>
        <w:rPr>
          <w:rFonts w:cs="Times New Roman"/>
          <w:szCs w:val="24"/>
        </w:rPr>
      </w:pPr>
    </w:p>
    <w:p w14:paraId="6B62508C" w14:textId="77777777" w:rsidR="00C834A6" w:rsidRDefault="00C834A6" w:rsidP="00C834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Mar.1433</w:t>
      </w:r>
      <w:r>
        <w:rPr>
          <w:rFonts w:cs="Times New Roman"/>
          <w:szCs w:val="24"/>
        </w:rPr>
        <w:tab/>
        <w:t xml:space="preserve">She had a bequest in the Will of Cristina </w:t>
      </w:r>
      <w:proofErr w:type="spellStart"/>
      <w:r>
        <w:rPr>
          <w:rFonts w:cs="Times New Roman"/>
          <w:szCs w:val="24"/>
        </w:rPr>
        <w:t>Cutte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 xml:space="preserve">(q.v.).  </w:t>
      </w:r>
    </w:p>
    <w:p w14:paraId="35B904FE" w14:textId="77777777" w:rsidR="00C834A6" w:rsidRDefault="00C834A6" w:rsidP="00C834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p.317)</w:t>
      </w:r>
    </w:p>
    <w:p w14:paraId="1601611D" w14:textId="77777777" w:rsidR="00C834A6" w:rsidRDefault="00C834A6" w:rsidP="00C834A6">
      <w:pPr>
        <w:pStyle w:val="NoSpacing"/>
        <w:rPr>
          <w:rFonts w:cs="Times New Roman"/>
          <w:szCs w:val="24"/>
        </w:rPr>
      </w:pPr>
    </w:p>
    <w:p w14:paraId="4DF74B09" w14:textId="77777777" w:rsidR="00C834A6" w:rsidRDefault="00C834A6" w:rsidP="00C834A6">
      <w:pPr>
        <w:pStyle w:val="NoSpacing"/>
        <w:rPr>
          <w:rFonts w:cs="Times New Roman"/>
          <w:szCs w:val="24"/>
        </w:rPr>
      </w:pPr>
    </w:p>
    <w:p w14:paraId="23066646" w14:textId="77777777" w:rsidR="00C834A6" w:rsidRDefault="00C834A6" w:rsidP="00C834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January 2023</w:t>
      </w:r>
    </w:p>
    <w:p w14:paraId="752CA59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BAE7A" w14:textId="77777777" w:rsidR="00C834A6" w:rsidRDefault="00C834A6" w:rsidP="009139A6">
      <w:r>
        <w:separator/>
      </w:r>
    </w:p>
  </w:endnote>
  <w:endnote w:type="continuationSeparator" w:id="0">
    <w:p w14:paraId="26979B93" w14:textId="77777777" w:rsidR="00C834A6" w:rsidRDefault="00C834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5C6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098A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661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9BDBE" w14:textId="77777777" w:rsidR="00C834A6" w:rsidRDefault="00C834A6" w:rsidP="009139A6">
      <w:r>
        <w:separator/>
      </w:r>
    </w:p>
  </w:footnote>
  <w:footnote w:type="continuationSeparator" w:id="0">
    <w:p w14:paraId="340F33A6" w14:textId="77777777" w:rsidR="00C834A6" w:rsidRDefault="00C834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1F5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3BB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82B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4A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834A6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845C2"/>
  <w15:chartTrackingRefBased/>
  <w15:docId w15:val="{97C4DF83-3F00-4270-9D44-350B441DB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2023-01-20T20:23:00Z</dcterms:created>
  <dcterms:modified xsi:type="dcterms:W3CDTF">2023-01-20T20:23:00Z</dcterms:modified>
</cp:coreProperties>
</file>